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287" w:rsidRPr="003F1A1A" w:rsidRDefault="00786B69" w:rsidP="00297D44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3F1A1A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7B72C6">
        <w:rPr>
          <w:rFonts w:asciiTheme="minorHAnsi" w:hAnsiTheme="minorHAnsi" w:cs="Arial"/>
          <w:b/>
          <w:bCs/>
          <w:i/>
          <w:sz w:val="20"/>
          <w:szCs w:val="20"/>
        </w:rPr>
        <w:t>2</w:t>
      </w:r>
      <w:r w:rsidR="005F66AA" w:rsidRPr="003F1A1A">
        <w:rPr>
          <w:rFonts w:asciiTheme="minorHAnsi" w:hAnsiTheme="minorHAnsi" w:cs="Arial"/>
          <w:b/>
          <w:bCs/>
          <w:i/>
          <w:sz w:val="20"/>
          <w:szCs w:val="20"/>
        </w:rPr>
        <w:t>a</w:t>
      </w:r>
      <w:r w:rsidR="00427287" w:rsidRPr="003F1A1A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</w:t>
      </w:r>
      <w:r w:rsidR="00427287" w:rsidRPr="003F1A1A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solo se il finanziamento richiesto è ≥ € 150.000,00)</w:t>
      </w:r>
    </w:p>
    <w:p w:rsidR="00FF3F2E" w:rsidRPr="003F1A1A" w:rsidRDefault="00FF3F2E" w:rsidP="00FF3F2E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3F1A1A">
        <w:rPr>
          <w:rFonts w:asciiTheme="minorHAnsi" w:hAnsiTheme="minorHAnsi" w:cs="Arial"/>
          <w:b/>
          <w:bCs/>
          <w:i/>
          <w:sz w:val="20"/>
          <w:szCs w:val="20"/>
        </w:rPr>
        <w:t xml:space="preserve">Da sottoscrivere da parte del legale rappresentante della società </w:t>
      </w:r>
      <w:r w:rsidR="006C4712" w:rsidRPr="003F1A1A">
        <w:rPr>
          <w:rFonts w:asciiTheme="minorHAnsi" w:hAnsiTheme="minorHAnsi" w:cs="Arial"/>
          <w:b/>
          <w:bCs/>
          <w:i/>
          <w:sz w:val="20"/>
          <w:szCs w:val="20"/>
        </w:rPr>
        <w:t>proponente</w:t>
      </w:r>
    </w:p>
    <w:p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3F1A1A">
        <w:rPr>
          <w:rFonts w:asciiTheme="minorHAnsi" w:hAnsiTheme="minorHAnsi"/>
          <w:b/>
          <w:sz w:val="18"/>
          <w:szCs w:val="18"/>
        </w:rPr>
        <w:t>DICHIARAZIONE SOSTITUTIVA DI CERTIFICAZIONE</w:t>
      </w:r>
    </w:p>
    <w:p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3F1A1A">
        <w:rPr>
          <w:rFonts w:asciiTheme="minorHAnsi" w:hAnsiTheme="minorHAnsi"/>
          <w:b/>
          <w:sz w:val="18"/>
          <w:szCs w:val="18"/>
        </w:rPr>
        <w:t>(art. 46</w:t>
      </w:r>
      <w:r w:rsidR="00B656A7">
        <w:rPr>
          <w:rFonts w:asciiTheme="minorHAnsi" w:hAnsiTheme="minorHAnsi"/>
          <w:b/>
          <w:sz w:val="18"/>
          <w:szCs w:val="18"/>
        </w:rPr>
        <w:t xml:space="preserve"> e </w:t>
      </w:r>
      <w:r w:rsidR="00282AAB">
        <w:rPr>
          <w:rFonts w:asciiTheme="minorHAnsi" w:hAnsiTheme="minorHAnsi"/>
          <w:b/>
          <w:sz w:val="18"/>
          <w:szCs w:val="18"/>
        </w:rPr>
        <w:t xml:space="preserve">art. </w:t>
      </w:r>
      <w:bookmarkStart w:id="0" w:name="_GoBack"/>
      <w:bookmarkEnd w:id="0"/>
      <w:r w:rsidR="00B656A7">
        <w:rPr>
          <w:rFonts w:asciiTheme="minorHAnsi" w:hAnsiTheme="minorHAnsi"/>
          <w:b/>
          <w:sz w:val="18"/>
          <w:szCs w:val="18"/>
        </w:rPr>
        <w:t>47</w:t>
      </w:r>
      <w:r w:rsidRPr="003F1A1A">
        <w:rPr>
          <w:rFonts w:asciiTheme="minorHAnsi" w:hAnsiTheme="minorHAnsi"/>
          <w:b/>
          <w:sz w:val="18"/>
          <w:szCs w:val="18"/>
        </w:rPr>
        <w:t xml:space="preserve"> DPR 28/12/2000 n. 445)</w:t>
      </w:r>
    </w:p>
    <w:p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consapevole delle responsabilità penali previste per le ipotesi di falsità in atti e dichiarazioni mendaci così come stabilito negli artt. 75 e 76 del DPR 28/12/2000 n. 445 </w:t>
      </w: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3F1A1A">
        <w:rPr>
          <w:rFonts w:asciiTheme="minorHAnsi" w:hAnsiTheme="minorHAnsi"/>
          <w:b/>
          <w:sz w:val="18"/>
          <w:szCs w:val="18"/>
        </w:rPr>
        <w:t>DICHIARA</w:t>
      </w: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con scadenza in data ________________; capitale sociale ____________________</w:t>
      </w:r>
      <w:proofErr w:type="spellStart"/>
      <w:r w:rsidRPr="003F1A1A">
        <w:rPr>
          <w:rFonts w:asciiTheme="minorHAnsi" w:hAnsiTheme="minorHAnsi"/>
          <w:sz w:val="18"/>
          <w:szCs w:val="18"/>
        </w:rPr>
        <w:t>i.v</w:t>
      </w:r>
      <w:proofErr w:type="spellEnd"/>
      <w:r w:rsidRPr="003F1A1A">
        <w:rPr>
          <w:rFonts w:asciiTheme="minorHAnsi" w:hAnsiTheme="minorHAnsi"/>
          <w:sz w:val="18"/>
          <w:szCs w:val="18"/>
        </w:rPr>
        <w:t>./versato per _______________, sede legale in _______________(___)  Via ___________________________________________________ n. _____ cap. ___________;</w:t>
      </w: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3F1A1A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3F1A1A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lastRenderedPageBreak/>
        <w:t xml:space="preserve">che l’organo di vigilanza della società (ove previsto ai sensi dell’art.6 co. 1 </w:t>
      </w:r>
      <w:proofErr w:type="spellStart"/>
      <w:r w:rsidRPr="003F1A1A">
        <w:rPr>
          <w:rFonts w:asciiTheme="minorHAnsi" w:hAnsiTheme="minorHAnsi"/>
          <w:sz w:val="18"/>
          <w:szCs w:val="18"/>
        </w:rPr>
        <w:t>lett</w:t>
      </w:r>
      <w:proofErr w:type="spellEnd"/>
      <w:r w:rsidRPr="003F1A1A">
        <w:rPr>
          <w:rFonts w:asciiTheme="minorHAnsi" w:hAnsiTheme="minorHAnsi"/>
          <w:sz w:val="18"/>
          <w:szCs w:val="18"/>
        </w:rPr>
        <w:t>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3F1A1A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3F1A1A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3F1A1A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3F1A1A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C.F. e P.I. </w:t>
            </w: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4F2C3C" w:rsidRPr="003F1A1A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3F1A1A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3F1A1A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che i Procuratori Speciali sono: </w:t>
      </w:r>
    </w:p>
    <w:p w:rsidR="004F2C3C" w:rsidRPr="003F1A1A" w:rsidRDefault="004F2C3C" w:rsidP="004F2C3C">
      <w:pPr>
        <w:ind w:left="351"/>
        <w:jc w:val="both"/>
        <w:rPr>
          <w:rFonts w:asciiTheme="minorHAnsi" w:hAnsiTheme="minorHAnsi"/>
          <w:sz w:val="18"/>
          <w:szCs w:val="18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3F1A1A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3F1A1A" w:rsidTr="007F30A9">
        <w:tc>
          <w:tcPr>
            <w:tcW w:w="9720" w:type="dxa"/>
            <w:shd w:val="clear" w:color="auto" w:fill="auto"/>
          </w:tcPr>
          <w:p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:rsidTr="007F30A9">
        <w:tc>
          <w:tcPr>
            <w:tcW w:w="9720" w:type="dxa"/>
            <w:shd w:val="clear" w:color="auto" w:fill="auto"/>
          </w:tcPr>
          <w:p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:rsidTr="007F30A9">
        <w:tc>
          <w:tcPr>
            <w:tcW w:w="9720" w:type="dxa"/>
            <w:shd w:val="clear" w:color="auto" w:fill="auto"/>
          </w:tcPr>
          <w:p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:rsidTr="007F30A9">
        <w:tc>
          <w:tcPr>
            <w:tcW w:w="9720" w:type="dxa"/>
            <w:shd w:val="clear" w:color="auto" w:fill="auto"/>
          </w:tcPr>
          <w:p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4F2C3C" w:rsidRPr="003F1A1A" w:rsidRDefault="004F2C3C" w:rsidP="004F2C3C">
      <w:pPr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3F1A1A" w:rsidTr="007F30A9">
        <w:tc>
          <w:tcPr>
            <w:tcW w:w="9720" w:type="dxa"/>
            <w:shd w:val="clear" w:color="auto" w:fill="auto"/>
          </w:tcPr>
          <w:p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:rsidTr="007F30A9">
        <w:tc>
          <w:tcPr>
            <w:tcW w:w="9720" w:type="dxa"/>
            <w:shd w:val="clear" w:color="auto" w:fill="auto"/>
          </w:tcPr>
          <w:p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4F2C3C" w:rsidRPr="003F1A1A" w:rsidRDefault="003B08B0" w:rsidP="004F2C3C">
      <w:pPr>
        <w:jc w:val="both"/>
        <w:rPr>
          <w:rFonts w:asciiTheme="minorHAnsi" w:hAnsiTheme="minorHAnsi"/>
          <w:b/>
          <w:sz w:val="16"/>
          <w:szCs w:val="16"/>
        </w:rPr>
      </w:pP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  <w:t>Firma digitale</w:t>
      </w:r>
    </w:p>
    <w:p w:rsidR="004F2C3C" w:rsidRPr="003F1A1A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3F1A1A" w:rsidRDefault="004F2C3C" w:rsidP="004F2C3C">
      <w:pPr>
        <w:shd w:val="clear" w:color="auto" w:fill="FFFFFF"/>
        <w:jc w:val="both"/>
        <w:textAlignment w:val="top"/>
        <w:rPr>
          <w:rFonts w:asciiTheme="minorHAnsi" w:hAnsiTheme="minorHAnsi" w:cs="Arial"/>
          <w:i/>
          <w:sz w:val="18"/>
          <w:szCs w:val="18"/>
        </w:rPr>
      </w:pPr>
      <w:r w:rsidRPr="003F1A1A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3F1A1A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3F1A1A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3F1A1A">
        <w:rPr>
          <w:rStyle w:val="pagcss41"/>
          <w:rFonts w:asciiTheme="minorHAnsi" w:hAnsiTheme="minorHAnsi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3F1A1A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3F1A1A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3F1A1A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</w:t>
      </w:r>
      <w:proofErr w:type="spellStart"/>
      <w:r w:rsidRPr="003F1A1A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Lgs</w:t>
      </w:r>
      <w:proofErr w:type="spellEnd"/>
      <w:r w:rsidRPr="003F1A1A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. 159/2011.</w:t>
      </w:r>
    </w:p>
    <w:p w:rsidR="00651050" w:rsidRPr="003F1A1A" w:rsidRDefault="0065105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651050" w:rsidRPr="003F1A1A" w:rsidSect="00570D74"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7E3" w:rsidRDefault="001D67E3">
      <w:r>
        <w:separator/>
      </w:r>
    </w:p>
  </w:endnote>
  <w:endnote w:type="continuationSeparator" w:id="0">
    <w:p w:rsidR="001D67E3" w:rsidRDefault="001D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282AAB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7E3" w:rsidRDefault="001D67E3">
      <w:r>
        <w:separator/>
      </w:r>
    </w:p>
  </w:footnote>
  <w:footnote w:type="continuationSeparator" w:id="0">
    <w:p w:rsidR="001D67E3" w:rsidRDefault="001D6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1D67E3"/>
    <w:rsid w:val="00201D41"/>
    <w:rsid w:val="00222202"/>
    <w:rsid w:val="00225210"/>
    <w:rsid w:val="0023666F"/>
    <w:rsid w:val="00255CF6"/>
    <w:rsid w:val="00261CEB"/>
    <w:rsid w:val="00270B9D"/>
    <w:rsid w:val="00275505"/>
    <w:rsid w:val="0028214A"/>
    <w:rsid w:val="00282AAB"/>
    <w:rsid w:val="002943D3"/>
    <w:rsid w:val="00297D44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B08B0"/>
    <w:rsid w:val="003D294B"/>
    <w:rsid w:val="003D690E"/>
    <w:rsid w:val="003E4E00"/>
    <w:rsid w:val="003F1A1A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E6C1B"/>
    <w:rsid w:val="004E7D7D"/>
    <w:rsid w:val="004F2C3C"/>
    <w:rsid w:val="00515BE2"/>
    <w:rsid w:val="00536302"/>
    <w:rsid w:val="00543A4C"/>
    <w:rsid w:val="00567EC2"/>
    <w:rsid w:val="00570D74"/>
    <w:rsid w:val="00575287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C471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86B69"/>
    <w:rsid w:val="007941D1"/>
    <w:rsid w:val="007B72C6"/>
    <w:rsid w:val="007C33AC"/>
    <w:rsid w:val="00806C0E"/>
    <w:rsid w:val="0083199B"/>
    <w:rsid w:val="008347A3"/>
    <w:rsid w:val="0083649F"/>
    <w:rsid w:val="008660E2"/>
    <w:rsid w:val="00880BD4"/>
    <w:rsid w:val="008C0A94"/>
    <w:rsid w:val="008E1191"/>
    <w:rsid w:val="008E648C"/>
    <w:rsid w:val="008F4E7F"/>
    <w:rsid w:val="008F5944"/>
    <w:rsid w:val="009300F5"/>
    <w:rsid w:val="00985408"/>
    <w:rsid w:val="009E559E"/>
    <w:rsid w:val="009E70B1"/>
    <w:rsid w:val="00A11606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656A7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4E6B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5DE9"/>
    <w:rsid w:val="00F228BA"/>
    <w:rsid w:val="00F313FC"/>
    <w:rsid w:val="00F32B60"/>
    <w:rsid w:val="00F33ED4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FIMP_GEST_Operativa\Smart&amp;Start%20Italia\standard\allegati%20alla%20comunicazione%20di%20ammissione\Allegato%205%20-%20dichiarazione%20prefettur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Allegato 5 - dichiarazione prefettura</Template>
  <TotalTime>4</TotalTime>
  <Pages>3</Pages>
  <Words>477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Spera Stefano</cp:lastModifiedBy>
  <cp:revision>13</cp:revision>
  <cp:lastPrinted>2013-01-07T09:11:00Z</cp:lastPrinted>
  <dcterms:created xsi:type="dcterms:W3CDTF">2016-07-08T07:56:00Z</dcterms:created>
  <dcterms:modified xsi:type="dcterms:W3CDTF">2016-08-03T13:13:00Z</dcterms:modified>
</cp:coreProperties>
</file>